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F730D4" w14:textId="77777777" w:rsidR="001C3BCB" w:rsidRDefault="001C3BCB" w:rsidP="001C3BC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DAKLE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fl.1440)</w:t>
      </w:r>
    </w:p>
    <w:p w14:paraId="2D1905DD" w14:textId="77777777" w:rsidR="001C3BCB" w:rsidRDefault="001C3BCB" w:rsidP="001C3BC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Stamford, Lincolnshire.</w:t>
      </w:r>
    </w:p>
    <w:p w14:paraId="3402C8C0" w14:textId="77777777" w:rsidR="001C3BCB" w:rsidRDefault="001C3BCB" w:rsidP="001C3BC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9DC42F1" w14:textId="77777777" w:rsidR="001C3BCB" w:rsidRDefault="001C3BCB" w:rsidP="001C3BC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201058C" w14:textId="77777777" w:rsidR="001C3BCB" w:rsidRDefault="001C3BCB" w:rsidP="001C3BC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1440</w:t>
      </w:r>
      <w:r>
        <w:rPr>
          <w:rFonts w:ascii="Times New Roman" w:hAnsi="Times New Roman" w:cs="Times New Roman"/>
          <w:sz w:val="24"/>
          <w:szCs w:val="24"/>
        </w:rPr>
        <w:tab/>
        <w:t>He appears in the Plea Rolls.</w:t>
      </w:r>
    </w:p>
    <w:p w14:paraId="3C3E9836" w14:textId="77777777" w:rsidR="001C3BCB" w:rsidRDefault="001C3BCB" w:rsidP="001C3BC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33FA9">
        <w:rPr>
          <w:rFonts w:ascii="Times New Roman" w:hAnsi="Times New Roman" w:cs="Times New Roman"/>
          <w:sz w:val="24"/>
          <w:szCs w:val="24"/>
        </w:rPr>
        <w:t xml:space="preserve">( </w:t>
      </w:r>
      <w:hyperlink r:id="rId6" w:history="1">
        <w:r w:rsidRPr="00733FA9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http://aalt.law.uh.edu/Indices/CP40Indices/CP40no717/CP40no717Pl.htm</w:t>
        </w:r>
      </w:hyperlink>
      <w:r w:rsidRPr="00733FA9"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48622CFA" w14:textId="77777777" w:rsidR="001C3BCB" w:rsidRDefault="001C3BCB" w:rsidP="001C3BC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9645918" w14:textId="77777777" w:rsidR="001C3BCB" w:rsidRDefault="001C3BCB" w:rsidP="001C3BC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9BAEB9A" w14:textId="77777777" w:rsidR="001C3BCB" w:rsidRDefault="001C3BCB" w:rsidP="001C3BC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February 2022</w:t>
      </w:r>
    </w:p>
    <w:p w14:paraId="076D7DCA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6F49E0" w14:textId="77777777" w:rsidR="001C3BCB" w:rsidRDefault="001C3BCB" w:rsidP="009139A6">
      <w:r>
        <w:separator/>
      </w:r>
    </w:p>
  </w:endnote>
  <w:endnote w:type="continuationSeparator" w:id="0">
    <w:p w14:paraId="5AE861D9" w14:textId="77777777" w:rsidR="001C3BCB" w:rsidRDefault="001C3BC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DF5F3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65B373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9C238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7F6742" w14:textId="77777777" w:rsidR="001C3BCB" w:rsidRDefault="001C3BCB" w:rsidP="009139A6">
      <w:r>
        <w:separator/>
      </w:r>
    </w:p>
  </w:footnote>
  <w:footnote w:type="continuationSeparator" w:id="0">
    <w:p w14:paraId="160996BD" w14:textId="77777777" w:rsidR="001C3BCB" w:rsidRDefault="001C3BC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55913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D74A8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4A89E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3BCB"/>
    <w:rsid w:val="000666E0"/>
    <w:rsid w:val="001C3BCB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8662B3"/>
  <w15:chartTrackingRefBased/>
  <w15:docId w15:val="{813DAB72-E253-45E7-807A-7D62105DE5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rsid w:val="001C3BCB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17/CP40no717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40</Words>
  <Characters>234</Characters>
  <Application>Microsoft Office Word</Application>
  <DocSecurity>0</DocSecurity>
  <Lines>1</Lines>
  <Paragraphs>1</Paragraphs>
  <ScaleCrop>false</ScaleCrop>
  <Company/>
  <LinksUpToDate>false</LinksUpToDate>
  <CharactersWithSpaces>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2022-02-18T16:40:00Z</dcterms:created>
  <dcterms:modified xsi:type="dcterms:W3CDTF">2022-02-18T16:40:00Z</dcterms:modified>
</cp:coreProperties>
</file>